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7AA06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KELET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2E029C52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3533BE3F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16432B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B78A6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Sep.1493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William Burges(q.v.) and his wife,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Alianore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0AF062B5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quitclaimed </w:t>
      </w:r>
      <w:proofErr w:type="spellStart"/>
      <w:r>
        <w:rPr>
          <w:rFonts w:ascii="Times New Roman" w:hAnsi="Times New Roman" w:cs="Times New Roman"/>
          <w:sz w:val="24"/>
          <w:szCs w:val="24"/>
        </w:rPr>
        <w:t>quitclaimed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tenement in Woodend, Walsall,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meadow, </w:t>
      </w:r>
    </w:p>
    <w:p w14:paraId="43076A88" w14:textId="77777777" w:rsidR="00207BD6" w:rsidRDefault="00207BD6" w:rsidP="00207BD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moor and pastures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Colmen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 in the church of All Saints,</w:t>
      </w:r>
    </w:p>
    <w:p w14:paraId="0E8EC6C4" w14:textId="77777777" w:rsidR="00207BD6" w:rsidRDefault="00207BD6" w:rsidP="00207BD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Walsall.     (T.N.A. ref. 276/81)</w:t>
      </w:r>
    </w:p>
    <w:p w14:paraId="166BFB23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E2E74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98EF95" w14:textId="77777777" w:rsidR="00207BD6" w:rsidRDefault="00207BD6" w:rsidP="00207B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415D11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C4E5" w14:textId="77777777" w:rsidR="00207BD6" w:rsidRDefault="00207BD6" w:rsidP="009139A6">
      <w:r>
        <w:separator/>
      </w:r>
    </w:p>
  </w:endnote>
  <w:endnote w:type="continuationSeparator" w:id="0">
    <w:p w14:paraId="08E60D76" w14:textId="77777777" w:rsidR="00207BD6" w:rsidRDefault="00207B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EE2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0E9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1E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80EC4" w14:textId="77777777" w:rsidR="00207BD6" w:rsidRDefault="00207BD6" w:rsidP="009139A6">
      <w:r>
        <w:separator/>
      </w:r>
    </w:p>
  </w:footnote>
  <w:footnote w:type="continuationSeparator" w:id="0">
    <w:p w14:paraId="2ACA66CA" w14:textId="77777777" w:rsidR="00207BD6" w:rsidRDefault="00207B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EBB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122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4DE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D6"/>
    <w:rsid w:val="000666E0"/>
    <w:rsid w:val="00207BD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93E3D"/>
  <w15:chartTrackingRefBased/>
  <w15:docId w15:val="{9D41D7E9-E0FE-40AD-A77A-B125006C3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2022-03-10T21:06:00Z</dcterms:created>
  <dcterms:modified xsi:type="dcterms:W3CDTF">2022-03-10T21:07:00Z</dcterms:modified>
</cp:coreProperties>
</file>